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C9146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Richard DARELL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DARYLL)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(fl.1469)</w:t>
      </w:r>
    </w:p>
    <w:p w14:paraId="33FDD6A3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Littlecote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Wiltshire.</w:t>
      </w:r>
    </w:p>
    <w:p w14:paraId="2C200B80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65F0A2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D6D77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24ED3650" w14:textId="77777777" w:rsidR="00AE7B6F" w:rsidRDefault="00AE7B6F" w:rsidP="00AE7B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3B496ADD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p.59)</w:t>
      </w:r>
    </w:p>
    <w:p w14:paraId="0A9564EC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D73E6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400F1" w14:textId="77777777" w:rsidR="00AE7B6F" w:rsidRDefault="00AE7B6F" w:rsidP="00AE7B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August 2022</w:t>
      </w:r>
    </w:p>
    <w:p w14:paraId="3155AB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B9D31" w14:textId="77777777" w:rsidR="00AE7B6F" w:rsidRDefault="00AE7B6F" w:rsidP="009139A6">
      <w:r>
        <w:separator/>
      </w:r>
    </w:p>
  </w:endnote>
  <w:endnote w:type="continuationSeparator" w:id="0">
    <w:p w14:paraId="343815D4" w14:textId="77777777" w:rsidR="00AE7B6F" w:rsidRDefault="00AE7B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07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C20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0FB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92933" w14:textId="77777777" w:rsidR="00AE7B6F" w:rsidRDefault="00AE7B6F" w:rsidP="009139A6">
      <w:r>
        <w:separator/>
      </w:r>
    </w:p>
  </w:footnote>
  <w:footnote w:type="continuationSeparator" w:id="0">
    <w:p w14:paraId="4A291CF4" w14:textId="77777777" w:rsidR="00AE7B6F" w:rsidRDefault="00AE7B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3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18E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F4B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6F"/>
    <w:rsid w:val="000666E0"/>
    <w:rsid w:val="002510B7"/>
    <w:rsid w:val="005C130B"/>
    <w:rsid w:val="00826F5C"/>
    <w:rsid w:val="009139A6"/>
    <w:rsid w:val="009448BB"/>
    <w:rsid w:val="00A3176C"/>
    <w:rsid w:val="00AE65F8"/>
    <w:rsid w:val="00AE7B6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81B7D"/>
  <w15:chartTrackingRefBased/>
  <w15:docId w15:val="{85FBDFED-287C-4F1F-B3A3-F111513AF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B6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2022-09-29T20:32:00Z</dcterms:created>
  <dcterms:modified xsi:type="dcterms:W3CDTF">2022-09-29T20:32:00Z</dcterms:modified>
</cp:coreProperties>
</file>